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7C3AE" w14:textId="77777777" w:rsidR="001D4C56" w:rsidRDefault="001D4C56" w:rsidP="001D4C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CLUDDE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133A8A82" w14:textId="77777777" w:rsidR="001D4C56" w:rsidRDefault="001D4C56" w:rsidP="001D4C56">
      <w:pPr>
        <w:pStyle w:val="NoSpacing"/>
        <w:rPr>
          <w:rFonts w:cs="Times New Roman"/>
          <w:szCs w:val="24"/>
        </w:rPr>
      </w:pPr>
    </w:p>
    <w:p w14:paraId="47E05BB8" w14:textId="77777777" w:rsidR="001D4C56" w:rsidRDefault="001D4C56" w:rsidP="001D4C56">
      <w:pPr>
        <w:pStyle w:val="NoSpacing"/>
        <w:rPr>
          <w:rFonts w:cs="Times New Roman"/>
          <w:szCs w:val="24"/>
        </w:rPr>
      </w:pPr>
    </w:p>
    <w:p w14:paraId="052B7F0F" w14:textId="77777777" w:rsidR="001D4C56" w:rsidRDefault="001D4C56" w:rsidP="001D4C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Oct.1485</w:t>
      </w:r>
      <w:r>
        <w:rPr>
          <w:rFonts w:cs="Times New Roman"/>
          <w:szCs w:val="24"/>
        </w:rPr>
        <w:tab/>
        <w:t xml:space="preserve">William Fremon(q.v.) was pardoned for not appearing to answer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70B6146C" w14:textId="77777777" w:rsidR="001D4C56" w:rsidRDefault="001D4C56" w:rsidP="001D4C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touching a plea of a </w:t>
      </w:r>
      <w:proofErr w:type="gramStart"/>
      <w:r>
        <w:rPr>
          <w:rFonts w:cs="Times New Roman"/>
          <w:szCs w:val="24"/>
        </w:rPr>
        <w:t>debt  of</w:t>
      </w:r>
      <w:proofErr w:type="gramEnd"/>
      <w:r>
        <w:rPr>
          <w:rFonts w:cs="Times New Roman"/>
          <w:szCs w:val="24"/>
        </w:rPr>
        <w:t xml:space="preserve"> £40.</w:t>
      </w:r>
    </w:p>
    <w:p w14:paraId="143A795C" w14:textId="77777777" w:rsidR="001D4C56" w:rsidRDefault="001D4C56" w:rsidP="001D4C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p.1)</w:t>
      </w:r>
    </w:p>
    <w:p w14:paraId="224E774B" w14:textId="77777777" w:rsidR="001D4C56" w:rsidRDefault="001D4C56" w:rsidP="001D4C56">
      <w:pPr>
        <w:pStyle w:val="NoSpacing"/>
        <w:rPr>
          <w:rFonts w:cs="Times New Roman"/>
          <w:szCs w:val="24"/>
        </w:rPr>
      </w:pPr>
    </w:p>
    <w:p w14:paraId="37434CEA" w14:textId="77777777" w:rsidR="001D4C56" w:rsidRDefault="001D4C56" w:rsidP="001D4C56">
      <w:pPr>
        <w:pStyle w:val="NoSpacing"/>
        <w:rPr>
          <w:rFonts w:cs="Times New Roman"/>
          <w:szCs w:val="24"/>
        </w:rPr>
      </w:pPr>
    </w:p>
    <w:p w14:paraId="2BEA9097" w14:textId="77777777" w:rsidR="001D4C56" w:rsidRDefault="001D4C56" w:rsidP="001D4C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May 2024</w:t>
      </w:r>
    </w:p>
    <w:p w14:paraId="67BB08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A99E8" w14:textId="77777777" w:rsidR="001D4C56" w:rsidRDefault="001D4C56" w:rsidP="009139A6">
      <w:r>
        <w:separator/>
      </w:r>
    </w:p>
  </w:endnote>
  <w:endnote w:type="continuationSeparator" w:id="0">
    <w:p w14:paraId="0FF1CD4F" w14:textId="77777777" w:rsidR="001D4C56" w:rsidRDefault="001D4C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BEB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E05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B8D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B4C9B" w14:textId="77777777" w:rsidR="001D4C56" w:rsidRDefault="001D4C56" w:rsidP="009139A6">
      <w:r>
        <w:separator/>
      </w:r>
    </w:p>
  </w:footnote>
  <w:footnote w:type="continuationSeparator" w:id="0">
    <w:p w14:paraId="637DF507" w14:textId="77777777" w:rsidR="001D4C56" w:rsidRDefault="001D4C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C3F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D51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7C2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56"/>
    <w:rsid w:val="000666E0"/>
    <w:rsid w:val="001D4C56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584C7"/>
  <w15:chartTrackingRefBased/>
  <w15:docId w15:val="{576C04B0-CF85-49FB-AB82-C3E9F2BE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2024-05-04T19:24:00Z</dcterms:created>
  <dcterms:modified xsi:type="dcterms:W3CDTF">2024-05-04T19:24:00Z</dcterms:modified>
</cp:coreProperties>
</file>